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BE" w:rsidRPr="00BB284B" w:rsidRDefault="006949BE">
      <w:pPr>
        <w:suppressAutoHyphens/>
        <w:jc w:val="right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  <w:t xml:space="preserve">        .........................................................</w:t>
      </w:r>
    </w:p>
    <w:p w:rsidR="006949BE" w:rsidRPr="00BB284B" w:rsidRDefault="006949BE">
      <w:pPr>
        <w:suppressAutoHyphens/>
        <w:jc w:val="right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</w:r>
      <w:r w:rsidRPr="00BB284B">
        <w:rPr>
          <w:rFonts w:eastAsia="Times New Roman"/>
          <w:sz w:val="22"/>
          <w:szCs w:val="22"/>
        </w:rPr>
        <w:tab/>
        <w:t>(miejscowość i data)</w:t>
      </w:r>
    </w:p>
    <w:p w:rsidR="006949BE" w:rsidRPr="00BB284B" w:rsidRDefault="006949BE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............................................................</w:t>
      </w:r>
    </w:p>
    <w:p w:rsidR="006949BE" w:rsidRPr="00BB284B" w:rsidRDefault="006949BE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 xml:space="preserve">       (nazwa i adres Wykonawcy)</w:t>
      </w:r>
    </w:p>
    <w:p w:rsidR="006949BE" w:rsidRPr="00BB284B" w:rsidRDefault="006949BE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tel.: .....................................................</w:t>
      </w:r>
    </w:p>
    <w:p w:rsidR="006949BE" w:rsidRPr="00BB284B" w:rsidRDefault="006949BE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fax.: .....................................................</w:t>
      </w:r>
    </w:p>
    <w:p w:rsidR="006949BE" w:rsidRPr="00BB284B" w:rsidRDefault="006949BE">
      <w:pPr>
        <w:suppressAutoHyphens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mail.: …………………………………...............</w:t>
      </w:r>
    </w:p>
    <w:p w:rsidR="006949BE" w:rsidRDefault="006949BE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6949BE" w:rsidRDefault="006949BE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6949BE" w:rsidRDefault="006949BE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6949BE" w:rsidRDefault="006949BE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</w:p>
    <w:p w:rsidR="006949BE" w:rsidRPr="00BB284B" w:rsidRDefault="006949BE">
      <w:pPr>
        <w:suppressAutoHyphens/>
        <w:jc w:val="center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FORMULARZ OFERTOWY</w:t>
      </w: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Pr="00A91691" w:rsidRDefault="006949BE" w:rsidP="00A91691">
      <w:pPr>
        <w:rPr>
          <w:rFonts w:ascii="Calibri" w:eastAsia="TimesNewRoman" w:hAnsi="Calibri"/>
          <w:sz w:val="24"/>
          <w:szCs w:val="24"/>
        </w:rPr>
      </w:pPr>
      <w:r w:rsidRPr="00A91691"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A91691">
        <w:rPr>
          <w:rFonts w:ascii="Calibri" w:hAnsi="Calibri" w:cs="Calibri"/>
          <w:sz w:val="24"/>
          <w:szCs w:val="24"/>
        </w:rPr>
        <w:t>Miejski Ośrodek Pomocy Rodzinie</w:t>
      </w:r>
    </w:p>
    <w:p w:rsidR="006949BE" w:rsidRPr="00A91691" w:rsidRDefault="006949BE" w:rsidP="00A91691">
      <w:pPr>
        <w:rPr>
          <w:rFonts w:ascii="Calibri" w:hAnsi="Calibri" w:cs="Calibri"/>
          <w:sz w:val="24"/>
          <w:szCs w:val="24"/>
        </w:rPr>
      </w:pPr>
      <w:r w:rsidRPr="00A9169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      </w:t>
      </w:r>
      <w:r w:rsidRPr="00A91691">
        <w:rPr>
          <w:rFonts w:ascii="Calibri" w:hAnsi="Calibri" w:cs="Calibri"/>
          <w:sz w:val="24"/>
          <w:szCs w:val="24"/>
        </w:rPr>
        <w:t>ul. Ogniowa 8/10</w:t>
      </w:r>
    </w:p>
    <w:p w:rsidR="006949BE" w:rsidRPr="00A91691" w:rsidRDefault="006949BE" w:rsidP="00A91691">
      <w:pPr>
        <w:rPr>
          <w:rFonts w:ascii="Calibri" w:hAnsi="Calibri" w:cs="Calibri"/>
          <w:sz w:val="24"/>
          <w:szCs w:val="24"/>
        </w:rPr>
      </w:pPr>
      <w:r w:rsidRPr="00A91691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alibri" w:hAnsi="Calibri" w:cs="Calibri"/>
          <w:sz w:val="24"/>
          <w:szCs w:val="24"/>
        </w:rPr>
        <w:t xml:space="preserve">  </w:t>
      </w:r>
      <w:r w:rsidRPr="00A91691">
        <w:rPr>
          <w:rFonts w:ascii="Calibri" w:hAnsi="Calibri" w:cs="Calibri"/>
          <w:sz w:val="24"/>
          <w:szCs w:val="24"/>
        </w:rPr>
        <w:t>87-800 Włocławek</w:t>
      </w:r>
    </w:p>
    <w:p w:rsidR="006949BE" w:rsidRPr="00A91691" w:rsidRDefault="006949BE" w:rsidP="00A91691">
      <w:pPr>
        <w:jc w:val="both"/>
        <w:rPr>
          <w:rFonts w:eastAsia="Times New Roman"/>
          <w:sz w:val="24"/>
          <w:szCs w:val="24"/>
        </w:rPr>
      </w:pP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Pr="00BB284B" w:rsidRDefault="006949BE">
      <w:pPr>
        <w:suppressAutoHyphens/>
        <w:rPr>
          <w:rFonts w:eastAsia="Times New Roman"/>
          <w:sz w:val="22"/>
          <w:szCs w:val="22"/>
        </w:rPr>
      </w:pP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color w:val="FF0000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ab/>
        <w:t xml:space="preserve">Odpowiadając na zaproszenie do wzięcia udziału w postępowaniu </w:t>
      </w:r>
      <w:r>
        <w:rPr>
          <w:rFonts w:eastAsia="Times New Roman"/>
          <w:sz w:val="22"/>
          <w:szCs w:val="22"/>
        </w:rPr>
        <w:t xml:space="preserve">nr </w:t>
      </w:r>
      <w:r>
        <w:t>MOPR.WS.WR.081.2.6.19.2019</w:t>
      </w:r>
      <w:r>
        <w:rPr>
          <w:b/>
          <w:bCs/>
        </w:rPr>
        <w:t xml:space="preserve"> </w:t>
      </w:r>
      <w:r w:rsidRPr="00BB284B">
        <w:rPr>
          <w:rFonts w:eastAsia="Times New Roman"/>
          <w:sz w:val="22"/>
          <w:szCs w:val="22"/>
        </w:rPr>
        <w:t xml:space="preserve">na </w:t>
      </w:r>
      <w:r w:rsidRPr="00BB284B">
        <w:rPr>
          <w:sz w:val="22"/>
          <w:szCs w:val="22"/>
        </w:rPr>
        <w:t xml:space="preserve">świadczenie usług wsparcia rodziny i pieczy zastępczej realizowane w ramach projektu partnerskiego, pn. „Rodzina w Centrum 2” w ramach Osi Priorytetowej 9 </w:t>
      </w:r>
      <w:r w:rsidRPr="00BB284B">
        <w:rPr>
          <w:i/>
          <w:iCs/>
          <w:sz w:val="22"/>
          <w:szCs w:val="22"/>
        </w:rPr>
        <w:t>Solidarne społeczeństwo</w:t>
      </w:r>
      <w:r w:rsidRPr="00BB284B">
        <w:rPr>
          <w:sz w:val="22"/>
          <w:szCs w:val="22"/>
        </w:rPr>
        <w:t xml:space="preserve">, Działania 9.3 </w:t>
      </w:r>
      <w:r w:rsidRPr="00BB284B">
        <w:rPr>
          <w:i/>
          <w:iCs/>
          <w:sz w:val="22"/>
          <w:szCs w:val="22"/>
        </w:rPr>
        <w:t>Rozwój usług zdrowotnych i społecznych</w:t>
      </w:r>
      <w:r w:rsidRPr="00BB284B">
        <w:rPr>
          <w:sz w:val="22"/>
          <w:szCs w:val="22"/>
        </w:rPr>
        <w:t xml:space="preserve">, Poddziałania 9.3.2 </w:t>
      </w:r>
      <w:r w:rsidRPr="00BB284B">
        <w:rPr>
          <w:i/>
          <w:iCs/>
          <w:sz w:val="22"/>
          <w:szCs w:val="22"/>
        </w:rPr>
        <w:t xml:space="preserve">Rozwój usług społecznych </w:t>
      </w:r>
      <w:r w:rsidRPr="00BB284B">
        <w:rPr>
          <w:sz w:val="22"/>
          <w:szCs w:val="22"/>
        </w:rPr>
        <w:t>w ramach części RPO WKP 2014-2020 współfinansowanej z Europejskiego Funduszu Społecznego</w:t>
      </w:r>
      <w:r>
        <w:rPr>
          <w:sz w:val="22"/>
          <w:szCs w:val="22"/>
        </w:rPr>
        <w:t xml:space="preserve"> </w:t>
      </w:r>
      <w:r w:rsidRPr="000F632F">
        <w:rPr>
          <w:rFonts w:eastAsia="Times New Roman"/>
          <w:sz w:val="22"/>
          <w:szCs w:val="22"/>
        </w:rPr>
        <w:t>(postępowanie DO.2741.47.2018)</w:t>
      </w:r>
      <w:r w:rsidRPr="00BB284B">
        <w:rPr>
          <w:rFonts w:eastAsia="Times New Roman"/>
          <w:i/>
          <w:iCs/>
          <w:sz w:val="22"/>
          <w:szCs w:val="22"/>
        </w:rPr>
        <w:t xml:space="preserve">, </w:t>
      </w:r>
      <w:r w:rsidRPr="00BB284B">
        <w:rPr>
          <w:rFonts w:eastAsia="Times New Roman"/>
          <w:sz w:val="22"/>
          <w:szCs w:val="22"/>
        </w:rPr>
        <w:t>zgodnie z wymaganiami określonymi w Ogłoszeniu o zamówieniu oraz w załącznikach do Ogłoszenia oświadczamy, iż:</w:t>
      </w:r>
    </w:p>
    <w:p w:rsidR="006949BE" w:rsidRPr="00BB284B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Pr="00BB284B" w:rsidRDefault="006949BE" w:rsidP="00B53B78">
      <w:pPr>
        <w:pStyle w:val="ListParagraph"/>
        <w:numPr>
          <w:ilvl w:val="0"/>
          <w:numId w:val="6"/>
        </w:numPr>
        <w:suppressAutoHyphens/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B284B">
        <w:rPr>
          <w:rFonts w:ascii="Times New Roman" w:hAnsi="Times New Roman" w:cs="Times New Roman"/>
        </w:rPr>
        <w:t>Oferujemy wykonanie zamówienia:</w:t>
      </w:r>
    </w:p>
    <w:p w:rsidR="006949BE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Pr="00BB284B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Pr="004461AD" w:rsidRDefault="006949BE" w:rsidP="00A91691">
      <w:pPr>
        <w:jc w:val="both"/>
        <w:rPr>
          <w:b/>
          <w:bCs/>
          <w:sz w:val="28"/>
          <w:szCs w:val="28"/>
          <w:u w:val="single"/>
        </w:rPr>
      </w:pPr>
      <w:r w:rsidRPr="004461AD">
        <w:rPr>
          <w:b/>
          <w:bCs/>
          <w:sz w:val="28"/>
          <w:szCs w:val="28"/>
          <w:u w:val="single"/>
        </w:rPr>
        <w:t>Część 1</w:t>
      </w:r>
    </w:p>
    <w:p w:rsidR="006949BE" w:rsidRPr="00D72D84" w:rsidRDefault="006949BE" w:rsidP="00A91691">
      <w:pPr>
        <w:jc w:val="both"/>
        <w:rPr>
          <w:b/>
          <w:bCs/>
          <w:sz w:val="24"/>
          <w:szCs w:val="24"/>
          <w:u w:val="single"/>
        </w:rPr>
      </w:pPr>
      <w:r w:rsidRPr="00D72D84">
        <w:rPr>
          <w:b/>
          <w:bCs/>
          <w:sz w:val="24"/>
          <w:szCs w:val="24"/>
          <w:u w:val="single"/>
        </w:rPr>
        <w:t>Świadczenie usług wsparcia rodziny i pieczy zastępczej – zajęcia wyrównujące braki szkolne z matematyki w Świetlicach środowiskowych „Zorza” i ‘”Zefir”  MOPR Włocławek:</w:t>
      </w: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tbl>
      <w:tblPr>
        <w:tblW w:w="13529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3953"/>
        <w:gridCol w:w="5623"/>
        <w:gridCol w:w="3953"/>
      </w:tblGrid>
      <w:tr w:rsidR="006949BE" w:rsidRPr="00BB284B">
        <w:trPr>
          <w:trHeight w:val="960"/>
        </w:trPr>
        <w:tc>
          <w:tcPr>
            <w:tcW w:w="9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Oferowana cena brutto</w:t>
            </w:r>
          </w:p>
        </w:tc>
      </w:tr>
      <w:tr w:rsidR="006949BE" w:rsidRPr="00BB284B">
        <w:trPr>
          <w:trHeight w:val="2207"/>
        </w:trPr>
        <w:tc>
          <w:tcPr>
            <w:tcW w:w="9576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Świetlicach środowiskowych „Zorza”  MOPR Włocławek:</w:t>
            </w:r>
          </w:p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 w 2019r. - 312</w:t>
            </w:r>
          </w:p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104</w:t>
            </w:r>
          </w:p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</w:p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wyrównujące braki szkolne z matematyki w Świetlicy środowiskowej „Zefir” MOPR Włocławek:</w:t>
            </w:r>
          </w:p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godzin w 2019r. - 312</w:t>
            </w:r>
          </w:p>
          <w:p w:rsidR="006949BE" w:rsidRPr="00A372B2" w:rsidRDefault="006949BE" w:rsidP="00BF3448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104</w:t>
            </w:r>
          </w:p>
          <w:p w:rsidR="006949BE" w:rsidRPr="00BB284B" w:rsidRDefault="006949BE" w:rsidP="00DA0DF1">
            <w:pPr>
              <w:pStyle w:val="ListParagraph"/>
              <w:ind w:left="0" w:firstLine="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 w:rsidP="00DA0DF1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6949BE" w:rsidRPr="00BB284B">
        <w:trPr>
          <w:gridAfter w:val="2"/>
          <w:wAfter w:w="9576" w:type="dxa"/>
          <w:trHeight w:val="330"/>
        </w:trPr>
        <w:tc>
          <w:tcPr>
            <w:tcW w:w="3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6949BE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Cena wykonania zadania nr 1 łącznie (brutto): ………………………………………</w:t>
      </w: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Słownie: ………………………………………………………………………………………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………………………….…………………..................</w:t>
      </w:r>
    </w:p>
    <w:p w:rsidR="006949BE" w:rsidRDefault="006949BE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6949BE" w:rsidRDefault="006949BE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6949BE" w:rsidRDefault="006949BE">
      <w:pPr>
        <w:suppressAutoHyphens/>
        <w:jc w:val="both"/>
        <w:rPr>
          <w:sz w:val="22"/>
          <w:szCs w:val="22"/>
        </w:rPr>
      </w:pPr>
    </w:p>
    <w:p w:rsidR="006949BE" w:rsidRDefault="006949BE">
      <w:pPr>
        <w:suppressAutoHyphens/>
        <w:jc w:val="both"/>
        <w:rPr>
          <w:sz w:val="22"/>
          <w:szCs w:val="22"/>
        </w:rPr>
      </w:pPr>
    </w:p>
    <w:p w:rsidR="006949BE" w:rsidRPr="004461AD" w:rsidRDefault="006949BE" w:rsidP="007D783A">
      <w:pPr>
        <w:jc w:val="both"/>
        <w:rPr>
          <w:b/>
          <w:bCs/>
          <w:sz w:val="28"/>
          <w:szCs w:val="28"/>
          <w:u w:val="single"/>
        </w:rPr>
      </w:pPr>
      <w:r w:rsidRPr="004461AD">
        <w:rPr>
          <w:b/>
          <w:bCs/>
          <w:sz w:val="28"/>
          <w:szCs w:val="28"/>
          <w:u w:val="single"/>
        </w:rPr>
        <w:t xml:space="preserve">Część </w:t>
      </w:r>
      <w:r>
        <w:rPr>
          <w:b/>
          <w:bCs/>
          <w:sz w:val="28"/>
          <w:szCs w:val="28"/>
          <w:u w:val="single"/>
        </w:rPr>
        <w:t>2</w:t>
      </w:r>
    </w:p>
    <w:p w:rsidR="006949BE" w:rsidRPr="00746095" w:rsidRDefault="006949BE" w:rsidP="007D783A">
      <w:pPr>
        <w:jc w:val="both"/>
        <w:rPr>
          <w:b/>
          <w:bCs/>
          <w:sz w:val="24"/>
          <w:szCs w:val="24"/>
          <w:u w:val="single"/>
        </w:rPr>
      </w:pPr>
      <w:r w:rsidRPr="00746095">
        <w:rPr>
          <w:b/>
          <w:bCs/>
          <w:sz w:val="24"/>
          <w:szCs w:val="24"/>
          <w:u w:val="single"/>
        </w:rPr>
        <w:t>Świadczenie usług wsparcia rodziny i pieczy zastępczej – zajęcia socjoterapeutyczne dla dzieci w Świetlicy środowiskowej „Zorza” i „Zefir” MOPR Włocławek:</w:t>
      </w:r>
    </w:p>
    <w:p w:rsidR="006949BE" w:rsidRDefault="006949BE">
      <w:pPr>
        <w:suppressAutoHyphens/>
        <w:jc w:val="both"/>
        <w:rPr>
          <w:sz w:val="22"/>
          <w:szCs w:val="22"/>
        </w:rPr>
      </w:pP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tbl>
      <w:tblPr>
        <w:tblW w:w="13529" w:type="dxa"/>
        <w:tblInd w:w="-8" w:type="dxa"/>
        <w:tblCellMar>
          <w:left w:w="10" w:type="dxa"/>
          <w:right w:w="10" w:type="dxa"/>
        </w:tblCellMar>
        <w:tblLook w:val="00A0"/>
      </w:tblPr>
      <w:tblGrid>
        <w:gridCol w:w="4236"/>
        <w:gridCol w:w="5057"/>
        <w:gridCol w:w="4236"/>
      </w:tblGrid>
      <w:tr w:rsidR="006949BE" w:rsidRPr="00BB284B">
        <w:trPr>
          <w:trHeight w:val="960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Nazwa zadania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Oferowana cena brutto</w:t>
            </w:r>
          </w:p>
        </w:tc>
      </w:tr>
      <w:tr w:rsidR="006949BE" w:rsidRPr="00BB284B">
        <w:trPr>
          <w:trHeight w:val="3513"/>
        </w:trPr>
        <w:tc>
          <w:tcPr>
            <w:tcW w:w="92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dla dzieci w Świetlicy środowiskowej „Zorza” MOPR Włocławek:</w:t>
            </w:r>
          </w:p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 xml:space="preserve">Liczba godzin w 2019r. – </w:t>
            </w:r>
            <w:r>
              <w:rPr>
                <w:sz w:val="24"/>
                <w:szCs w:val="24"/>
              </w:rPr>
              <w:t xml:space="preserve">156 – 6 </w:t>
            </w:r>
            <w:r w:rsidRPr="00A372B2">
              <w:rPr>
                <w:sz w:val="24"/>
                <w:szCs w:val="24"/>
              </w:rPr>
              <w:t>cykli</w:t>
            </w:r>
            <w:r>
              <w:rPr>
                <w:sz w:val="24"/>
                <w:szCs w:val="24"/>
              </w:rPr>
              <w:t xml:space="preserve"> </w:t>
            </w:r>
          </w:p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52 – 2 cykle</w:t>
            </w:r>
          </w:p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</w:p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Świadczenie usług wsparcia rodziny i pieczy zastępczej – zajęcia socjoterapeutyczne w Świetlicy środowiskowej „Zefir” MOPR Włocławek:</w:t>
            </w:r>
          </w:p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 xml:space="preserve">Liczba godzin w 2019r. – </w:t>
            </w:r>
            <w:r>
              <w:rPr>
                <w:sz w:val="24"/>
                <w:szCs w:val="24"/>
              </w:rPr>
              <w:t>156 – 6</w:t>
            </w:r>
            <w:r w:rsidRPr="00A372B2">
              <w:rPr>
                <w:sz w:val="24"/>
                <w:szCs w:val="24"/>
              </w:rPr>
              <w:t xml:space="preserve"> cykli</w:t>
            </w:r>
            <w:r>
              <w:rPr>
                <w:sz w:val="24"/>
                <w:szCs w:val="24"/>
              </w:rPr>
              <w:t xml:space="preserve"> </w:t>
            </w:r>
          </w:p>
          <w:p w:rsidR="006949BE" w:rsidRPr="00A372B2" w:rsidRDefault="006949BE" w:rsidP="007D783A">
            <w:pPr>
              <w:jc w:val="both"/>
              <w:rPr>
                <w:sz w:val="24"/>
                <w:szCs w:val="24"/>
              </w:rPr>
            </w:pPr>
            <w:r w:rsidRPr="00A372B2">
              <w:rPr>
                <w:sz w:val="24"/>
                <w:szCs w:val="24"/>
              </w:rPr>
              <w:t>Liczba godzin w 2020r. – 52 – 2 cykle</w:t>
            </w:r>
          </w:p>
          <w:p w:rsidR="006949BE" w:rsidRPr="00BB284B" w:rsidRDefault="006949BE" w:rsidP="00DA0DF1">
            <w:pPr>
              <w:pStyle w:val="ListParagraph"/>
              <w:suppressAutoHyphens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 w:rsidP="00DA0DF1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  <w:tr w:rsidR="006949BE" w:rsidRPr="00BB284B">
        <w:trPr>
          <w:gridAfter w:val="2"/>
          <w:wAfter w:w="9293" w:type="dxa"/>
          <w:trHeight w:val="330"/>
        </w:trPr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C4BD97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49BE" w:rsidRPr="00BB284B" w:rsidRDefault="006949BE">
            <w:pPr>
              <w:widowControl/>
              <w:rPr>
                <w:rFonts w:eastAsia="Times New Roman"/>
                <w:color w:val="000000"/>
                <w:sz w:val="22"/>
                <w:szCs w:val="22"/>
              </w:rPr>
            </w:pPr>
            <w:r w:rsidRPr="00BB284B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</w:tr>
    </w:tbl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Cena wykonania zadania nr 2 łącznie (brutto) 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……………………………………………………..</w:t>
      </w: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</w:rPr>
      </w:pPr>
      <w:r w:rsidRPr="00BB284B">
        <w:rPr>
          <w:rFonts w:eastAsia="Times New Roman"/>
          <w:b/>
          <w:bCs/>
          <w:sz w:val="22"/>
          <w:szCs w:val="22"/>
        </w:rPr>
        <w:t>Słownie: ………………………………………………………………………………………</w:t>
      </w:r>
      <w:r>
        <w:rPr>
          <w:rFonts w:eastAsia="Times New Roman"/>
          <w:b/>
          <w:bCs/>
          <w:sz w:val="22"/>
          <w:szCs w:val="22"/>
        </w:rPr>
        <w:t>………………………….……………………………</w:t>
      </w:r>
    </w:p>
    <w:p w:rsidR="006949BE" w:rsidRPr="00BB284B" w:rsidRDefault="006949BE">
      <w:pPr>
        <w:suppressAutoHyphens/>
        <w:jc w:val="both"/>
        <w:rPr>
          <w:rFonts w:eastAsia="Times New Roman"/>
          <w:b/>
          <w:bCs/>
          <w:sz w:val="22"/>
          <w:szCs w:val="22"/>
          <w:u w:val="single"/>
        </w:rPr>
      </w:pPr>
    </w:p>
    <w:p w:rsidR="006949BE" w:rsidRPr="00BB284B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Pr="00BB284B" w:rsidRDefault="006949BE">
      <w:pPr>
        <w:suppressAutoHyphens/>
        <w:jc w:val="both"/>
        <w:rPr>
          <w:rFonts w:eastAsia="Times New Roman"/>
          <w:sz w:val="22"/>
          <w:szCs w:val="22"/>
        </w:rPr>
      </w:pPr>
    </w:p>
    <w:p w:rsidR="006949BE" w:rsidRPr="00BB284B" w:rsidRDefault="006949BE" w:rsidP="00F55436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2. Oświadczamy, że w cenie naszej oferty zostały uwzględnione wszystkie koszty wykonania zamówienia.</w:t>
      </w:r>
    </w:p>
    <w:p w:rsidR="006949BE" w:rsidRPr="00BB284B" w:rsidRDefault="006949BE" w:rsidP="00F55436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3. Oświadczamy, że zapoznaliśmy się z treścią Zapytania ofertowego oraz stanowiącymi jego integralną część załącznikami i nie wnosimy do nich zastrzeżeń oraz przyjmujemy warunki w nich zawarte.</w:t>
      </w:r>
    </w:p>
    <w:p w:rsidR="006949BE" w:rsidRPr="00BB284B" w:rsidRDefault="006949BE" w:rsidP="00F55436">
      <w:pPr>
        <w:tabs>
          <w:tab w:val="left" w:pos="284"/>
        </w:tabs>
        <w:suppressAutoHyphens/>
        <w:ind w:left="284" w:hanging="284"/>
        <w:rPr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 xml:space="preserve">4. </w:t>
      </w:r>
      <w:r w:rsidRPr="00BB284B">
        <w:rPr>
          <w:sz w:val="22"/>
          <w:szCs w:val="22"/>
        </w:rPr>
        <w:t>Oświadczamy, że uważamy się za związanych niniejszą ofertą na czas od złożenia oferty do zawarcia umowy.</w:t>
      </w:r>
    </w:p>
    <w:p w:rsidR="006949BE" w:rsidRPr="00BB284B" w:rsidRDefault="006949BE" w:rsidP="00F55436">
      <w:pPr>
        <w:tabs>
          <w:tab w:val="left" w:pos="284"/>
        </w:tabs>
        <w:suppressAutoHyphens/>
        <w:ind w:left="284" w:hanging="284"/>
        <w:rPr>
          <w:sz w:val="22"/>
          <w:szCs w:val="22"/>
        </w:rPr>
      </w:pPr>
      <w:r w:rsidRPr="00BB284B">
        <w:rPr>
          <w:sz w:val="22"/>
          <w:szCs w:val="22"/>
        </w:rPr>
        <w:t>5. Oferta została złożona na .............zapisanych stronach, kolejno ponumerowanych od nr ........... do nr ........... (uwaga — na ofertę składają się wszystkie dołączone dokumenty, formularze, oświadczenia, zaświadczenia, itp.).</w:t>
      </w:r>
    </w:p>
    <w:p w:rsidR="006949BE" w:rsidRPr="007D783A" w:rsidRDefault="006949BE" w:rsidP="007D783A">
      <w:pPr>
        <w:tabs>
          <w:tab w:val="left" w:pos="284"/>
        </w:tabs>
        <w:suppressAutoHyphens/>
        <w:ind w:left="284" w:hanging="284"/>
        <w:rPr>
          <w:rFonts w:eastAsia="Times New Roman"/>
          <w:sz w:val="22"/>
          <w:szCs w:val="22"/>
        </w:rPr>
      </w:pPr>
      <w:r w:rsidRPr="00BB284B">
        <w:rPr>
          <w:sz w:val="22"/>
          <w:szCs w:val="22"/>
        </w:rPr>
        <w:t xml:space="preserve">6. </w:t>
      </w:r>
      <w:r w:rsidRPr="00BB284B">
        <w:rPr>
          <w:rFonts w:eastAsia="Times New Roman"/>
          <w:sz w:val="22"/>
          <w:szCs w:val="22"/>
        </w:rPr>
        <w:t>W przypadku przyznania nam zamówienia, zobowiązujemy się do zawarcia umowy w miejscu i terminie wskazanym przez Zamawiającego oraz wg wzoru stanowiącego załącznik nr 4 do Ogłoszenia.</w:t>
      </w:r>
    </w:p>
    <w:p w:rsidR="006949BE" w:rsidRPr="00BB284B" w:rsidRDefault="006949BE" w:rsidP="00B53B78">
      <w:pPr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BB284B">
        <w:rPr>
          <w:sz w:val="22"/>
          <w:szCs w:val="22"/>
        </w:rPr>
        <w:t>. Załączniki do oferty:</w:t>
      </w:r>
      <w:bookmarkStart w:id="0" w:name="_GoBack"/>
      <w:bookmarkEnd w:id="0"/>
    </w:p>
    <w:p w:rsidR="006949BE" w:rsidRPr="00BB284B" w:rsidRDefault="006949BE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1) ……………………………………………………………………</w:t>
      </w:r>
    </w:p>
    <w:p w:rsidR="006949BE" w:rsidRPr="00BB284B" w:rsidRDefault="006949BE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2) ……………………………………………………………………</w:t>
      </w:r>
    </w:p>
    <w:p w:rsidR="006949BE" w:rsidRPr="00BB284B" w:rsidRDefault="006949BE" w:rsidP="00F55436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3) ……………………………………………………………………</w:t>
      </w:r>
    </w:p>
    <w:p w:rsidR="006949BE" w:rsidRPr="00DD796E" w:rsidRDefault="006949BE" w:rsidP="00DD796E">
      <w:pPr>
        <w:ind w:firstLine="284"/>
        <w:jc w:val="both"/>
        <w:rPr>
          <w:sz w:val="22"/>
          <w:szCs w:val="22"/>
        </w:rPr>
      </w:pPr>
      <w:r w:rsidRPr="00BB284B">
        <w:rPr>
          <w:sz w:val="22"/>
          <w:szCs w:val="22"/>
        </w:rPr>
        <w:t>4) ……………………………………………………………………</w:t>
      </w:r>
    </w:p>
    <w:p w:rsidR="006949BE" w:rsidRDefault="006949BE">
      <w:pPr>
        <w:suppressAutoHyphens/>
        <w:ind w:left="9204"/>
        <w:jc w:val="center"/>
        <w:rPr>
          <w:rFonts w:eastAsia="Times New Roman"/>
          <w:sz w:val="22"/>
          <w:szCs w:val="22"/>
        </w:rPr>
      </w:pPr>
    </w:p>
    <w:p w:rsidR="006949BE" w:rsidRPr="00BB284B" w:rsidRDefault="006949BE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..........................................................</w:t>
      </w:r>
    </w:p>
    <w:p w:rsidR="006949BE" w:rsidRPr="00BB284B" w:rsidRDefault="006949BE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podpis upełnomocnionego(nych)</w:t>
      </w:r>
    </w:p>
    <w:p w:rsidR="006949BE" w:rsidRPr="00DD796E" w:rsidRDefault="006949BE" w:rsidP="00DD796E">
      <w:pPr>
        <w:suppressAutoHyphens/>
        <w:ind w:left="9204"/>
        <w:jc w:val="center"/>
        <w:rPr>
          <w:rFonts w:eastAsia="Times New Roman"/>
          <w:sz w:val="22"/>
          <w:szCs w:val="22"/>
        </w:rPr>
      </w:pPr>
      <w:r w:rsidRPr="00BB284B">
        <w:rPr>
          <w:rFonts w:eastAsia="Times New Roman"/>
          <w:sz w:val="22"/>
          <w:szCs w:val="22"/>
        </w:rPr>
        <w:t>przedstawiciela Wykonawcy</w:t>
      </w:r>
    </w:p>
    <w:sectPr w:rsidR="006949BE" w:rsidRPr="00DD796E" w:rsidSect="00116ABB">
      <w:headerReference w:type="default" r:id="rId7"/>
      <w:endnotePr>
        <w:numFmt w:val="decimal"/>
      </w:endnotePr>
      <w:type w:val="continuous"/>
      <w:pgSz w:w="15840" w:h="12240" w:orient="landscape"/>
      <w:pgMar w:top="1417" w:right="1440" w:bottom="1417" w:left="14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9BE" w:rsidRDefault="006949BE" w:rsidP="00B53B78">
      <w:r>
        <w:separator/>
      </w:r>
    </w:p>
  </w:endnote>
  <w:endnote w:type="continuationSeparator" w:id="0">
    <w:p w:rsidR="006949BE" w:rsidRDefault="006949BE" w:rsidP="00B53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imSun">
    <w:altName w:val="??¨§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9BE" w:rsidRDefault="006949BE" w:rsidP="00B53B78">
      <w:r>
        <w:separator/>
      </w:r>
    </w:p>
  </w:footnote>
  <w:footnote w:type="continuationSeparator" w:id="0">
    <w:p w:rsidR="006949BE" w:rsidRDefault="006949BE" w:rsidP="00B53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49BE" w:rsidRDefault="006949BE" w:rsidP="00306AD9">
    <w:pPr>
      <w:pStyle w:val="Header"/>
      <w:jc w:val="right"/>
    </w:pPr>
  </w:p>
  <w:p w:rsidR="006949BE" w:rsidRDefault="006949BE" w:rsidP="00306AD9">
    <w:pPr>
      <w:pStyle w:val="Header"/>
      <w:jc w:val="right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0" o:spid="_x0000_i1026" type="#_x0000_t75" alt="EFS_poziom_achromat.jpg" style="width:643.5pt;height:95.25pt;visibility:visible">
          <v:imagedata r:id="rId1" o:title=""/>
        </v:shape>
      </w:pict>
    </w:r>
  </w:p>
  <w:p w:rsidR="006949BE" w:rsidRDefault="006949BE" w:rsidP="00DC693F">
    <w:pPr>
      <w:pStyle w:val="Header"/>
    </w:pPr>
    <w:r>
      <w:t xml:space="preserve">                                                                                                                                                                                            Załącznik nr 2 do Zapytania Ofertowgo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32"/>
    <w:multiLevelType w:val="hybridMultilevel"/>
    <w:tmpl w:val="82C2C5EC"/>
    <w:lvl w:ilvl="0" w:tplc="6E4CF99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7830A6"/>
    <w:multiLevelType w:val="hybridMultilevel"/>
    <w:tmpl w:val="504864A2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2291A"/>
    <w:multiLevelType w:val="hybridMultilevel"/>
    <w:tmpl w:val="31C83BE4"/>
    <w:lvl w:ilvl="0" w:tplc="E68045E8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5C04C03"/>
    <w:multiLevelType w:val="hybridMultilevel"/>
    <w:tmpl w:val="BBB21932"/>
    <w:name w:val="Numbered list 1"/>
    <w:lvl w:ilvl="0" w:tplc="E67CDA0C">
      <w:numFmt w:val="bullet"/>
      <w:lvlText w:val=""/>
      <w:lvlJc w:val="left"/>
      <w:pPr>
        <w:ind w:left="1080"/>
      </w:pPr>
      <w:rPr>
        <w:rFonts w:ascii="Wingdings" w:hAnsi="Wingdings" w:cs="Wingdings"/>
      </w:rPr>
    </w:lvl>
    <w:lvl w:ilvl="1" w:tplc="B068FF3E">
      <w:numFmt w:val="bullet"/>
      <w:lvlText w:val="o"/>
      <w:lvlJc w:val="left"/>
      <w:pPr>
        <w:ind w:left="1800"/>
      </w:pPr>
      <w:rPr>
        <w:rFonts w:ascii="Courier New" w:hAnsi="Courier New" w:cs="Courier New"/>
      </w:rPr>
    </w:lvl>
    <w:lvl w:ilvl="2" w:tplc="B7D85C0C">
      <w:numFmt w:val="bullet"/>
      <w:lvlText w:val=""/>
      <w:lvlJc w:val="left"/>
      <w:pPr>
        <w:ind w:left="2520"/>
      </w:pPr>
      <w:rPr>
        <w:rFonts w:ascii="Wingdings" w:eastAsia="Times New Roman" w:hAnsi="Wingdings"/>
      </w:rPr>
    </w:lvl>
    <w:lvl w:ilvl="3" w:tplc="C950759A">
      <w:numFmt w:val="bullet"/>
      <w:lvlText w:val=""/>
      <w:lvlJc w:val="left"/>
      <w:pPr>
        <w:ind w:left="3240"/>
      </w:pPr>
      <w:rPr>
        <w:rFonts w:ascii="Symbol" w:hAnsi="Symbol" w:cs="Symbol"/>
      </w:rPr>
    </w:lvl>
    <w:lvl w:ilvl="4" w:tplc="2B6A01DC">
      <w:numFmt w:val="bullet"/>
      <w:lvlText w:val="o"/>
      <w:lvlJc w:val="left"/>
      <w:pPr>
        <w:ind w:left="3960"/>
      </w:pPr>
      <w:rPr>
        <w:rFonts w:ascii="Courier New" w:hAnsi="Courier New" w:cs="Courier New"/>
      </w:rPr>
    </w:lvl>
    <w:lvl w:ilvl="5" w:tplc="97B454C2">
      <w:numFmt w:val="bullet"/>
      <w:lvlText w:val=""/>
      <w:lvlJc w:val="left"/>
      <w:pPr>
        <w:ind w:left="4680"/>
      </w:pPr>
      <w:rPr>
        <w:rFonts w:ascii="Wingdings" w:eastAsia="Times New Roman" w:hAnsi="Wingdings"/>
      </w:rPr>
    </w:lvl>
    <w:lvl w:ilvl="6" w:tplc="082CC9B0">
      <w:numFmt w:val="bullet"/>
      <w:lvlText w:val=""/>
      <w:lvlJc w:val="left"/>
      <w:pPr>
        <w:ind w:left="5400"/>
      </w:pPr>
      <w:rPr>
        <w:rFonts w:ascii="Symbol" w:hAnsi="Symbol" w:cs="Symbol"/>
      </w:rPr>
    </w:lvl>
    <w:lvl w:ilvl="7" w:tplc="EA04531E">
      <w:numFmt w:val="bullet"/>
      <w:lvlText w:val="o"/>
      <w:lvlJc w:val="left"/>
      <w:pPr>
        <w:ind w:left="6120"/>
      </w:pPr>
      <w:rPr>
        <w:rFonts w:ascii="Courier New" w:hAnsi="Courier New" w:cs="Courier New"/>
      </w:rPr>
    </w:lvl>
    <w:lvl w:ilvl="8" w:tplc="3146C6A2">
      <w:numFmt w:val="bullet"/>
      <w:lvlText w:val=""/>
      <w:lvlJc w:val="left"/>
      <w:pPr>
        <w:ind w:left="6840"/>
      </w:pPr>
      <w:rPr>
        <w:rFonts w:ascii="Wingdings" w:eastAsia="Times New Roman" w:hAnsi="Wingdings"/>
      </w:rPr>
    </w:lvl>
  </w:abstractNum>
  <w:abstractNum w:abstractNumId="4">
    <w:nsid w:val="49C97844"/>
    <w:multiLevelType w:val="hybridMultilevel"/>
    <w:tmpl w:val="36E6786E"/>
    <w:lvl w:ilvl="0" w:tplc="6FA6BCE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8DF69ED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5FA0E93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DE4B4C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CC4386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A605CB6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EC54F4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EFAE1D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7D38399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5">
    <w:nsid w:val="4AF310BE"/>
    <w:multiLevelType w:val="hybridMultilevel"/>
    <w:tmpl w:val="045EFA3A"/>
    <w:name w:val="Numbered list 24"/>
    <w:lvl w:ilvl="0" w:tplc="294E0360">
      <w:start w:val="1"/>
      <w:numFmt w:val="decimal"/>
      <w:lvlText w:val="%1)"/>
      <w:lvlJc w:val="left"/>
      <w:pPr>
        <w:ind w:left="1080"/>
      </w:pPr>
    </w:lvl>
    <w:lvl w:ilvl="1" w:tplc="B854E1DE">
      <w:numFmt w:val="bullet"/>
      <w:lvlText w:val="o"/>
      <w:lvlJc w:val="left"/>
      <w:pPr>
        <w:ind w:left="1800"/>
      </w:pPr>
      <w:rPr>
        <w:rFonts w:ascii="Courier New" w:hAnsi="Courier New" w:cs="Courier New"/>
      </w:rPr>
    </w:lvl>
    <w:lvl w:ilvl="2" w:tplc="9940ABB2">
      <w:numFmt w:val="bullet"/>
      <w:lvlText w:val=""/>
      <w:lvlJc w:val="left"/>
      <w:pPr>
        <w:ind w:left="2520"/>
      </w:pPr>
      <w:rPr>
        <w:rFonts w:ascii="Wingdings" w:eastAsia="Times New Roman" w:hAnsi="Wingdings"/>
      </w:rPr>
    </w:lvl>
    <w:lvl w:ilvl="3" w:tplc="51ACC36E">
      <w:numFmt w:val="bullet"/>
      <w:lvlText w:val=""/>
      <w:lvlJc w:val="left"/>
      <w:pPr>
        <w:ind w:left="3240"/>
      </w:pPr>
      <w:rPr>
        <w:rFonts w:ascii="Symbol" w:hAnsi="Symbol" w:cs="Symbol"/>
      </w:rPr>
    </w:lvl>
    <w:lvl w:ilvl="4" w:tplc="0E4A832E">
      <w:numFmt w:val="bullet"/>
      <w:lvlText w:val="o"/>
      <w:lvlJc w:val="left"/>
      <w:pPr>
        <w:ind w:left="3960"/>
      </w:pPr>
      <w:rPr>
        <w:rFonts w:ascii="Courier New" w:hAnsi="Courier New" w:cs="Courier New"/>
      </w:rPr>
    </w:lvl>
    <w:lvl w:ilvl="5" w:tplc="F432E1CA">
      <w:numFmt w:val="bullet"/>
      <w:lvlText w:val=""/>
      <w:lvlJc w:val="left"/>
      <w:pPr>
        <w:ind w:left="4680"/>
      </w:pPr>
      <w:rPr>
        <w:rFonts w:ascii="Wingdings" w:eastAsia="Times New Roman" w:hAnsi="Wingdings"/>
      </w:rPr>
    </w:lvl>
    <w:lvl w:ilvl="6" w:tplc="C752141C">
      <w:numFmt w:val="bullet"/>
      <w:lvlText w:val=""/>
      <w:lvlJc w:val="left"/>
      <w:pPr>
        <w:ind w:left="5400"/>
      </w:pPr>
      <w:rPr>
        <w:rFonts w:ascii="Symbol" w:hAnsi="Symbol" w:cs="Symbol"/>
      </w:rPr>
    </w:lvl>
    <w:lvl w:ilvl="7" w:tplc="C6A2CA36">
      <w:numFmt w:val="bullet"/>
      <w:lvlText w:val="o"/>
      <w:lvlJc w:val="left"/>
      <w:pPr>
        <w:ind w:left="6120"/>
      </w:pPr>
      <w:rPr>
        <w:rFonts w:ascii="Courier New" w:hAnsi="Courier New" w:cs="Courier New"/>
      </w:rPr>
    </w:lvl>
    <w:lvl w:ilvl="8" w:tplc="EFE82262">
      <w:numFmt w:val="bullet"/>
      <w:lvlText w:val=""/>
      <w:lvlJc w:val="left"/>
      <w:pPr>
        <w:ind w:left="6840"/>
      </w:pPr>
      <w:rPr>
        <w:rFonts w:ascii="Wingdings" w:eastAsia="Times New Roman" w:hAnsi="Wingdings"/>
      </w:rPr>
    </w:lvl>
  </w:abstractNum>
  <w:abstractNum w:abstractNumId="6">
    <w:nsid w:val="540B7ED5"/>
    <w:multiLevelType w:val="hybridMultilevel"/>
    <w:tmpl w:val="26C021DC"/>
    <w:name w:val="Numbered list 2"/>
    <w:lvl w:ilvl="0" w:tplc="598A9786">
      <w:numFmt w:val="bullet"/>
      <w:lvlText w:val=""/>
      <w:lvlJc w:val="left"/>
      <w:pPr>
        <w:ind w:left="360"/>
      </w:pPr>
      <w:rPr>
        <w:rFonts w:ascii="Wingdings" w:hAnsi="Wingdings" w:cs="Wingdings"/>
      </w:rPr>
    </w:lvl>
    <w:lvl w:ilvl="1" w:tplc="9BF8E256">
      <w:numFmt w:val="bullet"/>
      <w:lvlText w:val="o"/>
      <w:lvlJc w:val="left"/>
      <w:pPr>
        <w:ind w:left="1080"/>
      </w:pPr>
      <w:rPr>
        <w:rFonts w:ascii="Courier New" w:hAnsi="Courier New" w:cs="Courier New"/>
      </w:rPr>
    </w:lvl>
    <w:lvl w:ilvl="2" w:tplc="7E8AFB3C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FD27D06">
      <w:numFmt w:val="bullet"/>
      <w:lvlText w:val=""/>
      <w:lvlJc w:val="left"/>
      <w:pPr>
        <w:ind w:left="2520"/>
      </w:pPr>
      <w:rPr>
        <w:rFonts w:ascii="Symbol" w:hAnsi="Symbol" w:cs="Symbol"/>
      </w:rPr>
    </w:lvl>
    <w:lvl w:ilvl="4" w:tplc="C4DCE038">
      <w:numFmt w:val="bullet"/>
      <w:lvlText w:val="o"/>
      <w:lvlJc w:val="left"/>
      <w:pPr>
        <w:ind w:left="3240"/>
      </w:pPr>
      <w:rPr>
        <w:rFonts w:ascii="Courier New" w:hAnsi="Courier New" w:cs="Courier New"/>
      </w:rPr>
    </w:lvl>
    <w:lvl w:ilvl="5" w:tplc="80A0F0D2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301CEB14">
      <w:numFmt w:val="bullet"/>
      <w:lvlText w:val=""/>
      <w:lvlJc w:val="left"/>
      <w:pPr>
        <w:ind w:left="4680"/>
      </w:pPr>
      <w:rPr>
        <w:rFonts w:ascii="Symbol" w:hAnsi="Symbol" w:cs="Symbol"/>
      </w:rPr>
    </w:lvl>
    <w:lvl w:ilvl="7" w:tplc="2676CE40">
      <w:numFmt w:val="bullet"/>
      <w:lvlText w:val="o"/>
      <w:lvlJc w:val="left"/>
      <w:pPr>
        <w:ind w:left="5400"/>
      </w:pPr>
      <w:rPr>
        <w:rFonts w:ascii="Courier New" w:hAnsi="Courier New" w:cs="Courier New"/>
      </w:rPr>
    </w:lvl>
    <w:lvl w:ilvl="8" w:tplc="F10044C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7">
    <w:nsid w:val="57231A1C"/>
    <w:multiLevelType w:val="hybridMultilevel"/>
    <w:tmpl w:val="364C6918"/>
    <w:lvl w:ilvl="0" w:tplc="04150011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4E7014"/>
    <w:multiLevelType w:val="hybridMultilevel"/>
    <w:tmpl w:val="4062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2F3BEA"/>
    <w:multiLevelType w:val="hybridMultilevel"/>
    <w:tmpl w:val="9564AC20"/>
    <w:name w:val="WW8Num5"/>
    <w:lvl w:ilvl="0" w:tplc="2AEACE4E">
      <w:start w:val="1"/>
      <w:numFmt w:val="decimal"/>
      <w:lvlText w:val="%1."/>
      <w:lvlJc w:val="left"/>
      <w:pPr>
        <w:ind w:left="360"/>
      </w:pPr>
    </w:lvl>
    <w:lvl w:ilvl="1" w:tplc="13D8ABFA">
      <w:start w:val="1"/>
      <w:numFmt w:val="decimal"/>
      <w:lvlText w:val="%2."/>
      <w:lvlJc w:val="left"/>
      <w:pPr>
        <w:ind w:left="720"/>
      </w:pPr>
    </w:lvl>
    <w:lvl w:ilvl="2" w:tplc="BD504264">
      <w:start w:val="2"/>
      <w:numFmt w:val="decimal"/>
      <w:lvlText w:val="%3)"/>
      <w:lvlJc w:val="left"/>
      <w:pPr>
        <w:ind w:left="1080"/>
      </w:pPr>
      <w:rPr>
        <w:rFonts w:ascii="Calibri" w:hAnsi="Calibri" w:cs="Calibri" w:hint="default"/>
        <w:sz w:val="24"/>
        <w:szCs w:val="24"/>
      </w:rPr>
    </w:lvl>
    <w:lvl w:ilvl="3" w:tplc="89C25D14">
      <w:start w:val="1"/>
      <w:numFmt w:val="decimal"/>
      <w:lvlText w:val="%4."/>
      <w:lvlJc w:val="left"/>
      <w:pPr>
        <w:ind w:left="1440"/>
      </w:pPr>
    </w:lvl>
    <w:lvl w:ilvl="4" w:tplc="34DA149C">
      <w:start w:val="1"/>
      <w:numFmt w:val="decimal"/>
      <w:lvlText w:val="%5."/>
      <w:lvlJc w:val="left"/>
      <w:pPr>
        <w:ind w:left="1800"/>
      </w:pPr>
    </w:lvl>
    <w:lvl w:ilvl="5" w:tplc="ECFAB776">
      <w:start w:val="1"/>
      <w:numFmt w:val="decimal"/>
      <w:lvlText w:val="%6."/>
      <w:lvlJc w:val="left"/>
      <w:pPr>
        <w:ind w:left="2160"/>
      </w:pPr>
    </w:lvl>
    <w:lvl w:ilvl="6" w:tplc="D51AE9A0">
      <w:start w:val="1"/>
      <w:numFmt w:val="decimal"/>
      <w:lvlText w:val="%7."/>
      <w:lvlJc w:val="left"/>
      <w:pPr>
        <w:ind w:left="2520"/>
      </w:pPr>
    </w:lvl>
    <w:lvl w:ilvl="7" w:tplc="39D29396">
      <w:start w:val="1"/>
      <w:numFmt w:val="decimal"/>
      <w:lvlText w:val="%8."/>
      <w:lvlJc w:val="left"/>
      <w:pPr>
        <w:ind w:left="2880"/>
      </w:pPr>
    </w:lvl>
    <w:lvl w:ilvl="8" w:tplc="802C8EEC">
      <w:start w:val="1"/>
      <w:numFmt w:val="decimal"/>
      <w:lvlText w:val="%9."/>
      <w:lvlJc w:val="left"/>
      <w:pPr>
        <w:ind w:left="324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2"/>
  <w:embedSystemFonts/>
  <w:defaultTabStop w:val="720"/>
  <w:autoHyphenation/>
  <w:hyphenationZone w:val="425"/>
  <w:doNotHyphenateCaps/>
  <w:drawingGridHorizontalSpacing w:val="283"/>
  <w:drawingGridVerticalSpacing w:val="283"/>
  <w:doNotShadeFormData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03C"/>
    <w:rsid w:val="000259CC"/>
    <w:rsid w:val="00065741"/>
    <w:rsid w:val="00066750"/>
    <w:rsid w:val="000E481A"/>
    <w:rsid w:val="000F5DA1"/>
    <w:rsid w:val="000F632F"/>
    <w:rsid w:val="00114816"/>
    <w:rsid w:val="00116ABB"/>
    <w:rsid w:val="00133B38"/>
    <w:rsid w:val="001343BB"/>
    <w:rsid w:val="001353E4"/>
    <w:rsid w:val="001364D5"/>
    <w:rsid w:val="00152055"/>
    <w:rsid w:val="001F7F79"/>
    <w:rsid w:val="002035D3"/>
    <w:rsid w:val="00227D08"/>
    <w:rsid w:val="00260557"/>
    <w:rsid w:val="002C0908"/>
    <w:rsid w:val="002D19E4"/>
    <w:rsid w:val="00301E20"/>
    <w:rsid w:val="00306AD9"/>
    <w:rsid w:val="00343AEA"/>
    <w:rsid w:val="003871CB"/>
    <w:rsid w:val="003A6EC2"/>
    <w:rsid w:val="003C6461"/>
    <w:rsid w:val="003C7B23"/>
    <w:rsid w:val="00407953"/>
    <w:rsid w:val="00415AD9"/>
    <w:rsid w:val="004461AD"/>
    <w:rsid w:val="0045742F"/>
    <w:rsid w:val="004A10AB"/>
    <w:rsid w:val="004B0F38"/>
    <w:rsid w:val="0051665F"/>
    <w:rsid w:val="0055419C"/>
    <w:rsid w:val="0056580D"/>
    <w:rsid w:val="005A2372"/>
    <w:rsid w:val="005B5F06"/>
    <w:rsid w:val="00681165"/>
    <w:rsid w:val="006949BE"/>
    <w:rsid w:val="006D529E"/>
    <w:rsid w:val="006F703C"/>
    <w:rsid w:val="0072711E"/>
    <w:rsid w:val="00741B38"/>
    <w:rsid w:val="00746095"/>
    <w:rsid w:val="00761530"/>
    <w:rsid w:val="0076482D"/>
    <w:rsid w:val="007D783A"/>
    <w:rsid w:val="00835874"/>
    <w:rsid w:val="00861264"/>
    <w:rsid w:val="00894378"/>
    <w:rsid w:val="008A2ABF"/>
    <w:rsid w:val="008B2A7B"/>
    <w:rsid w:val="008C088F"/>
    <w:rsid w:val="008C2689"/>
    <w:rsid w:val="008E0770"/>
    <w:rsid w:val="0095635B"/>
    <w:rsid w:val="009A70DA"/>
    <w:rsid w:val="009E267D"/>
    <w:rsid w:val="009E777B"/>
    <w:rsid w:val="00A2375E"/>
    <w:rsid w:val="00A372B2"/>
    <w:rsid w:val="00A91691"/>
    <w:rsid w:val="00AB2AAC"/>
    <w:rsid w:val="00AE171B"/>
    <w:rsid w:val="00AE2C24"/>
    <w:rsid w:val="00AF107C"/>
    <w:rsid w:val="00AF5B9E"/>
    <w:rsid w:val="00B4042E"/>
    <w:rsid w:val="00B53B78"/>
    <w:rsid w:val="00BB284B"/>
    <w:rsid w:val="00BD5A98"/>
    <w:rsid w:val="00BF0693"/>
    <w:rsid w:val="00BF3448"/>
    <w:rsid w:val="00C40310"/>
    <w:rsid w:val="00C74353"/>
    <w:rsid w:val="00C82FCF"/>
    <w:rsid w:val="00C8714D"/>
    <w:rsid w:val="00CC3CFA"/>
    <w:rsid w:val="00CD1DC3"/>
    <w:rsid w:val="00CE5634"/>
    <w:rsid w:val="00CF2929"/>
    <w:rsid w:val="00D17060"/>
    <w:rsid w:val="00D72D84"/>
    <w:rsid w:val="00D74D1C"/>
    <w:rsid w:val="00D768B5"/>
    <w:rsid w:val="00DA0DF1"/>
    <w:rsid w:val="00DC4A22"/>
    <w:rsid w:val="00DC52A1"/>
    <w:rsid w:val="00DC693F"/>
    <w:rsid w:val="00DD796E"/>
    <w:rsid w:val="00DE42F4"/>
    <w:rsid w:val="00DE5148"/>
    <w:rsid w:val="00E23AE5"/>
    <w:rsid w:val="00E42293"/>
    <w:rsid w:val="00E72B9A"/>
    <w:rsid w:val="00EA3B8E"/>
    <w:rsid w:val="00EC6131"/>
    <w:rsid w:val="00ED32DB"/>
    <w:rsid w:val="00F137E0"/>
    <w:rsid w:val="00F30B16"/>
    <w:rsid w:val="00F44830"/>
    <w:rsid w:val="00F55436"/>
    <w:rsid w:val="00F7559B"/>
    <w:rsid w:val="00FA5E9A"/>
    <w:rsid w:val="00FA6CAF"/>
    <w:rsid w:val="00FB070D"/>
    <w:rsid w:val="00FB2EAA"/>
    <w:rsid w:val="00FB6D0B"/>
    <w:rsid w:val="00FC2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ABB"/>
    <w:pPr>
      <w:widowControl w:val="0"/>
    </w:pPr>
    <w:rPr>
      <w:kern w:val="1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6ABB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116ABB"/>
    <w:pPr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116ABB"/>
    <w:pPr>
      <w:outlineLvl w:val="2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74D1C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4D1C"/>
    <w:rPr>
      <w:rFonts w:ascii="Cambria" w:hAnsi="Cambria" w:cs="Cambria"/>
      <w:b/>
      <w:bCs/>
      <w:i/>
      <w:iCs/>
      <w:kern w:val="1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74D1C"/>
    <w:rPr>
      <w:rFonts w:ascii="Cambria" w:hAnsi="Cambria" w:cs="Cambria"/>
      <w:b/>
      <w:bCs/>
      <w:kern w:val="1"/>
      <w:sz w:val="26"/>
      <w:szCs w:val="26"/>
      <w:lang w:eastAsia="zh-CN"/>
    </w:rPr>
  </w:style>
  <w:style w:type="paragraph" w:styleId="ListParagraph">
    <w:name w:val="List Paragraph"/>
    <w:basedOn w:val="Normal"/>
    <w:uiPriority w:val="99"/>
    <w:qFormat/>
    <w:rsid w:val="00116ABB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normaltableau">
    <w:name w:val="normal_tableau"/>
    <w:basedOn w:val="Normal"/>
    <w:uiPriority w:val="99"/>
    <w:rsid w:val="00116ABB"/>
    <w:pPr>
      <w:widowControl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character" w:customStyle="1" w:styleId="FontStyle111">
    <w:name w:val="Font Style111"/>
    <w:uiPriority w:val="99"/>
    <w:rsid w:val="00116ABB"/>
    <w:rPr>
      <w:rFonts w:ascii="Arial" w:hAnsi="Arial" w:cs="Arial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53B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53B78"/>
  </w:style>
  <w:style w:type="paragraph" w:styleId="Footer">
    <w:name w:val="footer"/>
    <w:basedOn w:val="Normal"/>
    <w:link w:val="FooterChar"/>
    <w:uiPriority w:val="99"/>
    <w:semiHidden/>
    <w:rsid w:val="00B53B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53B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4</Pages>
  <Words>609</Words>
  <Characters>3656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</dc:creator>
  <cp:keywords/>
  <dc:description/>
  <cp:lastModifiedBy>Projekt</cp:lastModifiedBy>
  <cp:revision>13</cp:revision>
  <cp:lastPrinted>2018-12-07T09:00:00Z</cp:lastPrinted>
  <dcterms:created xsi:type="dcterms:W3CDTF">2018-11-28T12:36:00Z</dcterms:created>
  <dcterms:modified xsi:type="dcterms:W3CDTF">2019-02-27T13:05:00Z</dcterms:modified>
</cp:coreProperties>
</file>